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AF" w:rsidRDefault="001B7EAF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B7EAF" w:rsidRDefault="001B7EAF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B7EAF" w:rsidRDefault="001B7EAF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1B7EAF" w:rsidRDefault="001B7EAF" w:rsidP="008F0BA3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B7EAF">
        <w:tc>
          <w:tcPr>
            <w:tcW w:w="1561" w:type="dxa"/>
            <w:vMerge w:val="restart"/>
            <w:vAlign w:val="center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B7EAF">
        <w:tc>
          <w:tcPr>
            <w:tcW w:w="1561" w:type="dxa"/>
            <w:vMerge/>
            <w:vAlign w:val="center"/>
          </w:tcPr>
          <w:p w:rsidR="001B7EAF" w:rsidRDefault="001B7EAF" w:rsidP="007279BD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1B7EAF" w:rsidRDefault="001B7EAF" w:rsidP="007279BD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B7EAF" w:rsidRPr="008B647A" w:rsidRDefault="001B7EAF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B7EAF" w:rsidRDefault="001B7EAF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B7EAF" w:rsidRDefault="001B7EAF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B7EAF" w:rsidRDefault="001B7EAF" w:rsidP="007279BD">
            <w:pPr>
              <w:rPr>
                <w:lang w:eastAsia="en-US"/>
              </w:rPr>
            </w:pPr>
          </w:p>
        </w:tc>
      </w:tr>
      <w:tr w:rsidR="001B7EAF">
        <w:trPr>
          <w:trHeight w:val="1747"/>
        </w:trPr>
        <w:tc>
          <w:tcPr>
            <w:tcW w:w="1561" w:type="dxa"/>
          </w:tcPr>
          <w:p w:rsidR="001B7EAF" w:rsidRPr="008B647A" w:rsidRDefault="001B7EAF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Королева О.Н.</w:t>
            </w:r>
          </w:p>
        </w:tc>
        <w:tc>
          <w:tcPr>
            <w:tcW w:w="1417" w:type="dxa"/>
          </w:tcPr>
          <w:p w:rsidR="001B7EAF" w:rsidRDefault="001B7EAF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r w:rsidRPr="008B647A">
              <w:rPr>
                <w:color w:val="333333"/>
                <w:lang w:eastAsia="en-US"/>
              </w:rPr>
              <w:t>Еманже</w:t>
            </w: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линская </w:t>
            </w:r>
            <w:r w:rsidRPr="008B647A">
              <w:rPr>
                <w:color w:val="333333"/>
                <w:lang w:eastAsia="en-US"/>
              </w:rPr>
              <w:t>СОШ</w:t>
            </w:r>
            <w:r>
              <w:rPr>
                <w:color w:val="333333"/>
                <w:lang w:eastAsia="en-US"/>
              </w:rPr>
              <w:t>»</w:t>
            </w:r>
            <w:r w:rsidRPr="008B647A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1B7EAF" w:rsidRDefault="001B7EA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1B7EAF" w:rsidRDefault="001B7EAF" w:rsidP="007279BD">
            <w:pPr>
              <w:rPr>
                <w:lang w:eastAsia="en-US"/>
              </w:rPr>
            </w:pPr>
          </w:p>
          <w:p w:rsidR="001B7EAF" w:rsidRDefault="001B7EA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2)  Земель-ный участок</w:t>
            </w:r>
          </w:p>
        </w:tc>
        <w:tc>
          <w:tcPr>
            <w:tcW w:w="1081" w:type="dxa"/>
          </w:tcPr>
          <w:p w:rsidR="001B7EAF" w:rsidRPr="008B647A" w:rsidRDefault="001B7EA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1B7EAF" w:rsidRPr="008B647A" w:rsidRDefault="001B7EA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  <w:p w:rsidR="001B7EAF" w:rsidRDefault="001B7EAF" w:rsidP="008F0BA3">
            <w:pPr>
              <w:rPr>
                <w:color w:val="333333"/>
                <w:lang w:eastAsia="en-US"/>
              </w:rPr>
            </w:pPr>
          </w:p>
          <w:p w:rsidR="001B7EAF" w:rsidRPr="008B647A" w:rsidRDefault="001B7EA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1B7EAF" w:rsidRPr="008B647A" w:rsidRDefault="001B7EAF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1B7EAF" w:rsidRPr="008B647A" w:rsidRDefault="001B7EAF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60,3</w:t>
            </w: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  <w:p w:rsidR="001B7EAF" w:rsidRPr="008B647A" w:rsidRDefault="001B7EAF" w:rsidP="00BD2175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962</w:t>
            </w:r>
          </w:p>
        </w:tc>
        <w:tc>
          <w:tcPr>
            <w:tcW w:w="971" w:type="dxa"/>
          </w:tcPr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  <w:p w:rsidR="001B7EAF" w:rsidRPr="008B647A" w:rsidRDefault="001B7EAF" w:rsidP="0028519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</w:t>
            </w:r>
            <w:r w:rsidRPr="008B647A">
              <w:rPr>
                <w:color w:val="333333"/>
                <w:lang w:eastAsia="en-US"/>
              </w:rPr>
              <w:t>оссия</w:t>
            </w:r>
          </w:p>
        </w:tc>
        <w:tc>
          <w:tcPr>
            <w:tcW w:w="1189" w:type="dxa"/>
          </w:tcPr>
          <w:p w:rsidR="001B7EAF" w:rsidRDefault="001B7EAF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1B7EAF" w:rsidRPr="008B647A" w:rsidRDefault="001B7EAF" w:rsidP="0028519E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400</w:t>
            </w:r>
          </w:p>
          <w:p w:rsidR="001B7EAF" w:rsidRPr="008B647A" w:rsidRDefault="001B7EAF" w:rsidP="007279BD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B7EAF" w:rsidRPr="008B647A" w:rsidRDefault="001B7EAF" w:rsidP="0028519E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1B7EAF" w:rsidRPr="008B647A" w:rsidRDefault="001B7EAF" w:rsidP="008B647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1B7EAF" w:rsidRPr="008B647A" w:rsidRDefault="001B7EAF" w:rsidP="007279B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1B7EAF" w:rsidRPr="008B647A" w:rsidRDefault="001B7EAF" w:rsidP="007279B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535303,68</w:t>
            </w:r>
          </w:p>
        </w:tc>
        <w:tc>
          <w:tcPr>
            <w:tcW w:w="1740" w:type="dxa"/>
          </w:tcPr>
          <w:p w:rsidR="001B7EAF" w:rsidRPr="008B647A" w:rsidRDefault="001B7EAF" w:rsidP="007279BD">
            <w:pPr>
              <w:rPr>
                <w:color w:val="333333"/>
                <w:lang w:val="en-US" w:eastAsia="en-US"/>
              </w:rPr>
            </w:pPr>
          </w:p>
        </w:tc>
      </w:tr>
      <w:tr w:rsidR="001B7EAF">
        <w:trPr>
          <w:trHeight w:val="839"/>
        </w:trPr>
        <w:tc>
          <w:tcPr>
            <w:tcW w:w="1561" w:type="dxa"/>
          </w:tcPr>
          <w:p w:rsidR="001B7EAF" w:rsidRDefault="001B7EAF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8B647A">
              <w:rPr>
                <w:color w:val="800000"/>
                <w:lang w:eastAsia="en-US"/>
              </w:rPr>
              <w:t>еме-льный участок</w:t>
            </w:r>
          </w:p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К</w:t>
            </w:r>
            <w:r w:rsidRPr="008B647A">
              <w:rPr>
                <w:color w:val="800000"/>
                <w:lang w:eastAsia="en-US"/>
              </w:rPr>
              <w:t>вартира</w:t>
            </w:r>
          </w:p>
        </w:tc>
        <w:tc>
          <w:tcPr>
            <w:tcW w:w="1081" w:type="dxa"/>
          </w:tcPr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</w:p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</w:p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</w:p>
          <w:p w:rsidR="001B7EAF" w:rsidRDefault="001B7EAF" w:rsidP="008B647A">
            <w:pPr>
              <w:jc w:val="center"/>
              <w:rPr>
                <w:color w:val="800000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60,3</w:t>
            </w:r>
          </w:p>
        </w:tc>
        <w:tc>
          <w:tcPr>
            <w:tcW w:w="971" w:type="dxa"/>
          </w:tcPr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</w:p>
          <w:p w:rsidR="001B7EAF" w:rsidRDefault="001B7EAF" w:rsidP="008B647A">
            <w:pPr>
              <w:jc w:val="center"/>
              <w:rPr>
                <w:color w:val="800000"/>
                <w:lang w:eastAsia="en-US"/>
              </w:rPr>
            </w:pPr>
          </w:p>
          <w:p w:rsidR="001B7EAF" w:rsidRPr="008B647A" w:rsidRDefault="001B7EAF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B7EAF" w:rsidRPr="00153F99" w:rsidRDefault="001B7EAF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B7EAF" w:rsidRPr="00153F99" w:rsidRDefault="001B7EAF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B7EAF" w:rsidRPr="00153F99" w:rsidRDefault="001B7EAF" w:rsidP="007279BD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Автомобиль легковой</w:t>
            </w:r>
          </w:p>
          <w:p w:rsidR="001B7EAF" w:rsidRPr="0028519E" w:rsidRDefault="001B7EAF" w:rsidP="0028519E">
            <w:pPr>
              <w:pStyle w:val="ListParagraph"/>
              <w:ind w:left="45"/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Рено Логан</w:t>
            </w:r>
          </w:p>
        </w:tc>
        <w:tc>
          <w:tcPr>
            <w:tcW w:w="1740" w:type="dxa"/>
          </w:tcPr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359911,64</w:t>
            </w:r>
          </w:p>
        </w:tc>
        <w:tc>
          <w:tcPr>
            <w:tcW w:w="1740" w:type="dxa"/>
          </w:tcPr>
          <w:p w:rsidR="001B7EAF" w:rsidRPr="008B647A" w:rsidRDefault="001B7EAF" w:rsidP="007279BD">
            <w:pPr>
              <w:rPr>
                <w:color w:val="800000"/>
                <w:lang w:eastAsia="en-US"/>
              </w:rPr>
            </w:pPr>
          </w:p>
        </w:tc>
      </w:tr>
    </w:tbl>
    <w:p w:rsidR="001B7EAF" w:rsidRPr="008F0BA3" w:rsidRDefault="001B7EAF" w:rsidP="00BD2175"/>
    <w:sectPr w:rsidR="001B7EAF" w:rsidRPr="008F0BA3" w:rsidSect="00BD2175">
      <w:pgSz w:w="16838" w:h="11906" w:orient="landscape"/>
      <w:pgMar w:top="70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BA3"/>
    <w:rsid w:val="0002342E"/>
    <w:rsid w:val="00053BCA"/>
    <w:rsid w:val="00153F99"/>
    <w:rsid w:val="001A6DB6"/>
    <w:rsid w:val="001B7EAF"/>
    <w:rsid w:val="0028519E"/>
    <w:rsid w:val="00355EB2"/>
    <w:rsid w:val="003C2CD9"/>
    <w:rsid w:val="00426853"/>
    <w:rsid w:val="00537E50"/>
    <w:rsid w:val="00640584"/>
    <w:rsid w:val="006439EA"/>
    <w:rsid w:val="00651D22"/>
    <w:rsid w:val="0066625D"/>
    <w:rsid w:val="006A7B0E"/>
    <w:rsid w:val="007279BD"/>
    <w:rsid w:val="00746103"/>
    <w:rsid w:val="007F0B5E"/>
    <w:rsid w:val="007F4BEC"/>
    <w:rsid w:val="008B647A"/>
    <w:rsid w:val="008F0BA3"/>
    <w:rsid w:val="0095641F"/>
    <w:rsid w:val="00A37700"/>
    <w:rsid w:val="00A912AB"/>
    <w:rsid w:val="00B373AA"/>
    <w:rsid w:val="00BD2175"/>
    <w:rsid w:val="00C97FAF"/>
    <w:rsid w:val="00CA60E9"/>
    <w:rsid w:val="00F243DB"/>
    <w:rsid w:val="00F7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0BA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0BA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148</Words>
  <Characters>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2014-05-07T10:15:00Z</dcterms:created>
  <dcterms:modified xsi:type="dcterms:W3CDTF">2017-05-03T10:08:00Z</dcterms:modified>
</cp:coreProperties>
</file>